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9B166" w14:textId="77777777" w:rsidR="00717EC5" w:rsidRDefault="00717EC5" w:rsidP="00717E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HILLE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7D073D17" w14:textId="77777777" w:rsidR="00717EC5" w:rsidRDefault="00717EC5" w:rsidP="00717E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BF8D8D" w14:textId="77777777" w:rsidR="00717EC5" w:rsidRDefault="00717EC5" w:rsidP="00717E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A606CE" w14:textId="77777777" w:rsidR="00717EC5" w:rsidRDefault="00717EC5" w:rsidP="00717E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Nov.1484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Calne, Wiltshire,</w:t>
      </w:r>
    </w:p>
    <w:p w14:paraId="505FE999" w14:textId="77777777" w:rsidR="00717EC5" w:rsidRDefault="00717EC5" w:rsidP="00717E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John Aston(q.v.).</w:t>
      </w:r>
    </w:p>
    <w:p w14:paraId="0A91677B" w14:textId="77777777" w:rsidR="00717EC5" w:rsidRDefault="00717EC5" w:rsidP="00717EC5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73B8572" w14:textId="77777777" w:rsidR="00717EC5" w:rsidRDefault="00717EC5" w:rsidP="00717EC5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p.26)</w:t>
      </w:r>
    </w:p>
    <w:p w14:paraId="117B1CE4" w14:textId="77777777" w:rsidR="00717EC5" w:rsidRDefault="00717EC5" w:rsidP="00717EC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B100C54" w14:textId="77777777" w:rsidR="00717EC5" w:rsidRDefault="00717EC5" w:rsidP="00717EC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1B5C083" w14:textId="77777777" w:rsidR="00717EC5" w:rsidRPr="00F85E15" w:rsidRDefault="00717EC5" w:rsidP="00717E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 February 2022</w:t>
      </w:r>
    </w:p>
    <w:p w14:paraId="686F5917" w14:textId="64A76529" w:rsidR="00BA00AB" w:rsidRPr="00717EC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17E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33B0E" w14:textId="77777777" w:rsidR="00717EC5" w:rsidRDefault="00717EC5" w:rsidP="009139A6">
      <w:r>
        <w:separator/>
      </w:r>
    </w:p>
  </w:endnote>
  <w:endnote w:type="continuationSeparator" w:id="0">
    <w:p w14:paraId="3B7222B2" w14:textId="77777777" w:rsidR="00717EC5" w:rsidRDefault="00717E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9E65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F3F9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623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9BA42" w14:textId="77777777" w:rsidR="00717EC5" w:rsidRDefault="00717EC5" w:rsidP="009139A6">
      <w:r>
        <w:separator/>
      </w:r>
    </w:p>
  </w:footnote>
  <w:footnote w:type="continuationSeparator" w:id="0">
    <w:p w14:paraId="6401E2E6" w14:textId="77777777" w:rsidR="00717EC5" w:rsidRDefault="00717E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EAF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225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8F3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EC5"/>
    <w:rsid w:val="000666E0"/>
    <w:rsid w:val="002510B7"/>
    <w:rsid w:val="005C130B"/>
    <w:rsid w:val="00717EC5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2812E"/>
  <w15:chartTrackingRefBased/>
  <w15:docId w15:val="{8B28EFAB-E4F6-4EBF-9B11-E9E24CA70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2022-02-16T15:41:00Z</dcterms:created>
  <dcterms:modified xsi:type="dcterms:W3CDTF">2022-02-16T15:41:00Z</dcterms:modified>
</cp:coreProperties>
</file>